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C42" w:rsidRDefault="00C53C42"/>
    <w:p w:rsidR="00C53C42" w:rsidRDefault="00C53C42">
      <w:pPr>
        <w:framePr w:hSpace="142" w:wrap="around" w:vAnchor="text" w:hAnchor="page" w:x="1439" w:y="104"/>
      </w:pPr>
      <w:r>
        <w:object w:dxaOrig="1416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78pt" o:ole="">
            <v:imagedata r:id="rId7" o:title=""/>
          </v:shape>
          <o:OLEObject Type="Embed" ProgID="Word.Document.8" ShapeID="_x0000_i1025" DrawAspect="Content" ObjectID="_1521013831" r:id="rId8"/>
        </w:object>
      </w:r>
    </w:p>
    <w:p w:rsidR="00C53C42" w:rsidRDefault="00C53C42" w:rsidP="00C46024">
      <w:pPr>
        <w:pStyle w:val="Zhlav"/>
        <w:jc w:val="center"/>
        <w:outlineLvl w:val="0"/>
        <w:rPr>
          <w:rFonts w:ascii="Arial" w:hAnsi="Arial"/>
          <w:spacing w:val="20"/>
          <w:sz w:val="40"/>
        </w:rPr>
      </w:pPr>
      <w:r>
        <w:rPr>
          <w:rFonts w:ascii="Arial" w:hAnsi="Arial"/>
          <w:b/>
          <w:spacing w:val="36"/>
          <w:sz w:val="40"/>
        </w:rPr>
        <w:t>Městská část Praha - Ďáblice</w:t>
      </w:r>
    </w:p>
    <w:p w:rsidR="00C53C42" w:rsidRDefault="00833085" w:rsidP="00C46024">
      <w:pPr>
        <w:pStyle w:val="Zhlav"/>
        <w:jc w:val="center"/>
        <w:outlineLvl w:val="0"/>
        <w:rPr>
          <w:rFonts w:ascii="Arial" w:hAnsi="Arial"/>
          <w:spacing w:val="20"/>
        </w:rPr>
      </w:pPr>
      <w:r>
        <w:rPr>
          <w:rFonts w:ascii="Arial" w:hAnsi="Arial"/>
          <w:b/>
          <w:spacing w:val="16"/>
          <w:sz w:val="32"/>
        </w:rPr>
        <w:t>Zastupitelstvo</w:t>
      </w:r>
      <w:r w:rsidR="00C53C42">
        <w:rPr>
          <w:rFonts w:ascii="Arial" w:hAnsi="Arial"/>
          <w:b/>
          <w:spacing w:val="16"/>
          <w:sz w:val="32"/>
        </w:rPr>
        <w:t xml:space="preserve"> městské části</w:t>
      </w:r>
    </w:p>
    <w:p w:rsidR="00C53C42" w:rsidRDefault="00C53C42">
      <w:pPr>
        <w:pStyle w:val="Zhlav"/>
        <w:jc w:val="center"/>
        <w:rPr>
          <w:rFonts w:ascii="Arial" w:hAnsi="Arial"/>
          <w:spacing w:val="20"/>
        </w:rPr>
      </w:pPr>
    </w:p>
    <w:p w:rsidR="00C53C42" w:rsidRDefault="00405FC3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>1</w:t>
      </w:r>
      <w:r w:rsidR="00B94735">
        <w:rPr>
          <w:rFonts w:ascii="Arial" w:hAnsi="Arial"/>
          <w:spacing w:val="16"/>
          <w:sz w:val="24"/>
        </w:rPr>
        <w:t>1</w:t>
      </w:r>
      <w:r w:rsidR="00C53C42">
        <w:rPr>
          <w:rFonts w:ascii="Arial" w:hAnsi="Arial"/>
          <w:spacing w:val="16"/>
          <w:sz w:val="24"/>
        </w:rPr>
        <w:t>. zasedání</w:t>
      </w:r>
    </w:p>
    <w:p w:rsidR="00C53C42" w:rsidRDefault="00C53C42" w:rsidP="00A82475">
      <w:pPr>
        <w:pStyle w:val="Zhlav"/>
        <w:jc w:val="center"/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dne </w:t>
      </w:r>
      <w:r w:rsidR="00B94735">
        <w:rPr>
          <w:rFonts w:ascii="Arial" w:hAnsi="Arial"/>
          <w:spacing w:val="16"/>
          <w:sz w:val="24"/>
        </w:rPr>
        <w:t>6</w:t>
      </w:r>
      <w:r w:rsidR="00405FC3">
        <w:rPr>
          <w:rFonts w:ascii="Arial" w:hAnsi="Arial"/>
          <w:spacing w:val="16"/>
          <w:sz w:val="24"/>
        </w:rPr>
        <w:t xml:space="preserve">. </w:t>
      </w:r>
      <w:r w:rsidR="00B94735">
        <w:rPr>
          <w:rFonts w:ascii="Arial" w:hAnsi="Arial"/>
          <w:spacing w:val="16"/>
          <w:sz w:val="24"/>
        </w:rPr>
        <w:t>4</w:t>
      </w:r>
      <w:r w:rsidR="00B50034">
        <w:rPr>
          <w:rFonts w:ascii="Arial" w:hAnsi="Arial"/>
          <w:spacing w:val="16"/>
          <w:sz w:val="24"/>
        </w:rPr>
        <w:t>.</w:t>
      </w:r>
      <w:r w:rsidR="00405FC3">
        <w:rPr>
          <w:rFonts w:ascii="Arial" w:hAnsi="Arial"/>
          <w:spacing w:val="16"/>
          <w:sz w:val="24"/>
        </w:rPr>
        <w:t xml:space="preserve"> </w:t>
      </w:r>
      <w:r w:rsidR="00B50034">
        <w:rPr>
          <w:rFonts w:ascii="Arial" w:hAnsi="Arial"/>
          <w:spacing w:val="16"/>
          <w:sz w:val="24"/>
        </w:rPr>
        <w:t>201</w:t>
      </w:r>
      <w:r w:rsidR="00A926C4">
        <w:rPr>
          <w:rFonts w:ascii="Arial" w:hAnsi="Arial"/>
          <w:spacing w:val="16"/>
          <w:sz w:val="24"/>
        </w:rPr>
        <w:t>6</w:t>
      </w: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>
      <w:pPr>
        <w:jc w:val="center"/>
        <w:rPr>
          <w:rFonts w:ascii="Arial" w:hAnsi="Arial"/>
          <w:spacing w:val="16"/>
        </w:rPr>
      </w:pPr>
    </w:p>
    <w:p w:rsidR="00C53C42" w:rsidRDefault="00C53C42" w:rsidP="00FC5382">
      <w:pPr>
        <w:jc w:val="center"/>
        <w:outlineLvl w:val="0"/>
        <w:rPr>
          <w:rFonts w:ascii="Arial" w:hAnsi="Arial"/>
          <w:spacing w:val="16"/>
        </w:rPr>
      </w:pPr>
      <w:r>
        <w:rPr>
          <w:rFonts w:ascii="Arial" w:hAnsi="Arial"/>
          <w:b/>
          <w:spacing w:val="16"/>
          <w:sz w:val="36"/>
        </w:rPr>
        <w:t xml:space="preserve">USNESENÍ č. </w:t>
      </w:r>
      <w:proofErr w:type="spellStart"/>
      <w:r w:rsidR="00A926C4">
        <w:rPr>
          <w:rFonts w:ascii="Arial" w:hAnsi="Arial"/>
          <w:b/>
          <w:spacing w:val="16"/>
          <w:sz w:val="36"/>
        </w:rPr>
        <w:t>xxx</w:t>
      </w:r>
      <w:proofErr w:type="spellEnd"/>
      <w:r>
        <w:rPr>
          <w:rFonts w:ascii="Arial" w:hAnsi="Arial"/>
          <w:b/>
          <w:spacing w:val="16"/>
          <w:sz w:val="36"/>
        </w:rPr>
        <w:t>/</w:t>
      </w:r>
      <w:r w:rsidR="00D123BD">
        <w:rPr>
          <w:rFonts w:ascii="Arial" w:hAnsi="Arial"/>
          <w:b/>
          <w:spacing w:val="16"/>
          <w:sz w:val="36"/>
        </w:rPr>
        <w:t>1</w:t>
      </w:r>
      <w:r w:rsidR="00A926C4">
        <w:rPr>
          <w:rFonts w:ascii="Arial" w:hAnsi="Arial"/>
          <w:b/>
          <w:spacing w:val="16"/>
          <w:sz w:val="36"/>
        </w:rPr>
        <w:t>6</w:t>
      </w:r>
      <w:r>
        <w:rPr>
          <w:rFonts w:ascii="Arial" w:hAnsi="Arial"/>
          <w:b/>
          <w:spacing w:val="16"/>
          <w:sz w:val="36"/>
        </w:rPr>
        <w:t>/</w:t>
      </w:r>
      <w:r w:rsidR="00833085">
        <w:rPr>
          <w:rFonts w:ascii="Arial" w:hAnsi="Arial"/>
          <w:b/>
          <w:spacing w:val="16"/>
          <w:sz w:val="36"/>
        </w:rPr>
        <w:t>Z</w:t>
      </w:r>
      <w:r>
        <w:rPr>
          <w:rFonts w:ascii="Arial" w:hAnsi="Arial"/>
          <w:b/>
          <w:spacing w:val="16"/>
          <w:sz w:val="36"/>
        </w:rPr>
        <w:t>MČ</w:t>
      </w:r>
      <w:r>
        <w:rPr>
          <w:rFonts w:ascii="Arial" w:hAnsi="Arial"/>
          <w:spacing w:val="16"/>
        </w:rPr>
        <w:t xml:space="preserve"> </w:t>
      </w:r>
    </w:p>
    <w:p w:rsidR="001F1311" w:rsidRDefault="005A48BC" w:rsidP="005A48BC">
      <w:pPr>
        <w:jc w:val="center"/>
        <w:rPr>
          <w:rFonts w:ascii="Arial" w:hAnsi="Arial"/>
          <w:b/>
          <w:spacing w:val="16"/>
          <w:sz w:val="24"/>
        </w:rPr>
      </w:pPr>
      <w:r>
        <w:rPr>
          <w:rFonts w:ascii="Arial" w:hAnsi="Arial" w:cs="Arial"/>
          <w:bCs/>
          <w:sz w:val="24"/>
          <w:szCs w:val="24"/>
        </w:rPr>
        <w:t>K</w:t>
      </w:r>
      <w:r w:rsidR="00F81B2A">
        <w:rPr>
          <w:rFonts w:ascii="Arial" w:hAnsi="Arial" w:cs="Arial"/>
          <w:bCs/>
          <w:sz w:val="24"/>
          <w:szCs w:val="24"/>
        </w:rPr>
        <w:t> veřejné zakázce „Obecní dům Ďáblice“</w:t>
      </w:r>
    </w:p>
    <w:p w:rsidR="001F1311" w:rsidRDefault="001F1311" w:rsidP="001F1311">
      <w:pPr>
        <w:jc w:val="both"/>
        <w:rPr>
          <w:rFonts w:ascii="Arial" w:hAnsi="Arial"/>
          <w:b/>
          <w:spacing w:val="16"/>
          <w:sz w:val="24"/>
        </w:rPr>
      </w:pPr>
    </w:p>
    <w:p w:rsidR="00405FC3" w:rsidRDefault="00405FC3" w:rsidP="001F1311">
      <w:pPr>
        <w:jc w:val="both"/>
        <w:rPr>
          <w:rFonts w:ascii="Arial" w:hAnsi="Arial"/>
          <w:b/>
          <w:spacing w:val="16"/>
          <w:sz w:val="24"/>
        </w:rPr>
      </w:pPr>
    </w:p>
    <w:p w:rsidR="00FC5382" w:rsidRDefault="00FC5382" w:rsidP="001F1311">
      <w:pPr>
        <w:jc w:val="both"/>
        <w:rPr>
          <w:rFonts w:ascii="Arial" w:hAnsi="Arial"/>
          <w:b/>
          <w:spacing w:val="16"/>
          <w:sz w:val="24"/>
        </w:rPr>
      </w:pPr>
    </w:p>
    <w:p w:rsidR="003567F9" w:rsidRDefault="003567F9" w:rsidP="003567F9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  <w:r w:rsidRPr="006F3250">
        <w:rPr>
          <w:rFonts w:ascii="Arial" w:hAnsi="Arial" w:cs="Arial"/>
          <w:b/>
          <w:sz w:val="24"/>
          <w:szCs w:val="24"/>
        </w:rPr>
        <w:t>Zastupitelstvo MČ po projednání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A926C4" w:rsidRDefault="00A926C4" w:rsidP="003567F9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</w:p>
    <w:p w:rsidR="00F81B2A" w:rsidRDefault="00F81B2A" w:rsidP="003567F9">
      <w:pPr>
        <w:spacing w:line="200" w:lineRule="atLeast"/>
        <w:jc w:val="both"/>
        <w:rPr>
          <w:rFonts w:ascii="Arial" w:hAnsi="Arial" w:cs="Arial"/>
          <w:b/>
          <w:sz w:val="24"/>
          <w:szCs w:val="24"/>
        </w:rPr>
      </w:pPr>
    </w:p>
    <w:p w:rsidR="005B508D" w:rsidRPr="005B508D" w:rsidRDefault="005B508D" w:rsidP="005B508D">
      <w:pPr>
        <w:spacing w:line="276" w:lineRule="auto"/>
        <w:rPr>
          <w:rFonts w:ascii="Arial" w:hAnsi="Arial" w:cs="Arial"/>
          <w:b/>
          <w:color w:val="FF0000"/>
          <w:sz w:val="24"/>
          <w:szCs w:val="24"/>
        </w:rPr>
      </w:pPr>
      <w:r w:rsidRPr="005B508D">
        <w:rPr>
          <w:rFonts w:ascii="Arial" w:hAnsi="Arial" w:cs="Arial"/>
          <w:b/>
          <w:color w:val="FF0000"/>
          <w:sz w:val="24"/>
          <w:szCs w:val="24"/>
        </w:rPr>
        <w:t>I. b</w:t>
      </w:r>
      <w:r w:rsidRPr="005B508D">
        <w:rPr>
          <w:rFonts w:ascii="Arial" w:hAnsi="Arial" w:cs="Arial"/>
          <w:b/>
          <w:color w:val="FF0000"/>
          <w:sz w:val="24"/>
          <w:szCs w:val="24"/>
        </w:rPr>
        <w:t xml:space="preserve">ere na vědomí </w:t>
      </w:r>
    </w:p>
    <w:p w:rsidR="005B508D" w:rsidRPr="005B508D" w:rsidRDefault="005B508D" w:rsidP="005B508D">
      <w:pPr>
        <w:spacing w:line="276" w:lineRule="auto"/>
        <w:rPr>
          <w:rFonts w:ascii="Arial" w:hAnsi="Arial" w:cs="Arial"/>
          <w:color w:val="FF0000"/>
          <w:sz w:val="24"/>
          <w:szCs w:val="24"/>
        </w:rPr>
      </w:pPr>
      <w:r w:rsidRPr="005B508D">
        <w:rPr>
          <w:rFonts w:ascii="Arial" w:hAnsi="Arial" w:cs="Arial"/>
          <w:color w:val="FF0000"/>
          <w:sz w:val="24"/>
          <w:szCs w:val="24"/>
        </w:rPr>
        <w:t xml:space="preserve">projektovou dokumentaci a zprávu o připravenosti stavby Obecní dům – Ďáblice  </w:t>
      </w:r>
    </w:p>
    <w:p w:rsidR="005B508D" w:rsidRDefault="005B508D" w:rsidP="003567F9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3567F9" w:rsidRPr="00A926C4" w:rsidRDefault="005B508D" w:rsidP="003567F9">
      <w:pPr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II. </w:t>
      </w:r>
      <w:r w:rsidR="00B94735">
        <w:rPr>
          <w:rFonts w:ascii="Arial" w:hAnsi="Arial" w:cs="Arial"/>
          <w:b/>
          <w:sz w:val="24"/>
          <w:szCs w:val="24"/>
        </w:rPr>
        <w:t>souhlasí</w:t>
      </w:r>
    </w:p>
    <w:p w:rsidR="00A926C4" w:rsidRDefault="00F81B2A" w:rsidP="005A48BC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záměrem investiční akce „Obecní dům Ďáblice“.</w:t>
      </w:r>
      <w:bookmarkStart w:id="0" w:name="_GoBack"/>
      <w:bookmarkEnd w:id="0"/>
    </w:p>
    <w:p w:rsidR="005A48BC" w:rsidRDefault="005A48BC" w:rsidP="005A48BC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:rsidR="003567F9" w:rsidRPr="00A926C4" w:rsidRDefault="003567F9" w:rsidP="003567F9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A926C4">
        <w:rPr>
          <w:rFonts w:ascii="Arial" w:hAnsi="Arial" w:cs="Arial"/>
          <w:b/>
          <w:sz w:val="24"/>
          <w:szCs w:val="24"/>
        </w:rPr>
        <w:t>I</w:t>
      </w:r>
      <w:r w:rsidR="005B508D">
        <w:rPr>
          <w:rFonts w:ascii="Arial" w:hAnsi="Arial" w:cs="Arial"/>
          <w:b/>
          <w:sz w:val="24"/>
          <w:szCs w:val="24"/>
        </w:rPr>
        <w:t>I</w:t>
      </w:r>
      <w:r w:rsidRPr="00A926C4">
        <w:rPr>
          <w:rFonts w:ascii="Arial" w:hAnsi="Arial" w:cs="Arial"/>
          <w:b/>
          <w:sz w:val="24"/>
          <w:szCs w:val="24"/>
        </w:rPr>
        <w:t xml:space="preserve">I. </w:t>
      </w:r>
      <w:r w:rsidR="005A48BC">
        <w:rPr>
          <w:rFonts w:ascii="Arial" w:hAnsi="Arial" w:cs="Arial"/>
          <w:b/>
          <w:sz w:val="24"/>
          <w:szCs w:val="24"/>
        </w:rPr>
        <w:t>pověřuje</w:t>
      </w:r>
    </w:p>
    <w:p w:rsidR="003567F9" w:rsidRPr="00A926C4" w:rsidRDefault="00F81B2A" w:rsidP="003567F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radu MČ zajištěním </w:t>
      </w:r>
      <w:r>
        <w:rPr>
          <w:rFonts w:ascii="Arial" w:hAnsi="Arial" w:cs="Arial"/>
          <w:iCs/>
          <w:sz w:val="24"/>
          <w:szCs w:val="24"/>
        </w:rPr>
        <w:t>veškerých kroků potřebných k přípravě výběrového řízení na veřejnou zakázku „Obecní dům Ďáblice“.</w:t>
      </w:r>
    </w:p>
    <w:p w:rsidR="00C53C42" w:rsidRDefault="00C53C4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F81B2A" w:rsidRDefault="00F81B2A">
      <w:pPr>
        <w:rPr>
          <w:rFonts w:ascii="Arial" w:hAnsi="Arial"/>
          <w:spacing w:val="16"/>
          <w:sz w:val="24"/>
        </w:rPr>
      </w:pPr>
    </w:p>
    <w:p w:rsidR="00F81B2A" w:rsidRDefault="00F81B2A">
      <w:pPr>
        <w:rPr>
          <w:rFonts w:ascii="Arial" w:hAnsi="Arial"/>
          <w:spacing w:val="16"/>
          <w:sz w:val="24"/>
        </w:rPr>
      </w:pPr>
    </w:p>
    <w:p w:rsidR="00F81B2A" w:rsidRDefault="00F81B2A">
      <w:pPr>
        <w:rPr>
          <w:rFonts w:ascii="Arial" w:hAnsi="Arial"/>
          <w:spacing w:val="16"/>
          <w:sz w:val="24"/>
        </w:rPr>
      </w:pPr>
    </w:p>
    <w:p w:rsidR="00F81B2A" w:rsidRDefault="00F81B2A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C53C42" w:rsidRDefault="00C53C42">
      <w:pPr>
        <w:rPr>
          <w:rFonts w:ascii="Arial" w:hAnsi="Arial"/>
          <w:spacing w:val="16"/>
          <w:sz w:val="24"/>
        </w:rPr>
      </w:pPr>
    </w:p>
    <w:p w:rsidR="00B94735" w:rsidRDefault="00B94735" w:rsidP="00B94735">
      <w:pPr>
        <w:rPr>
          <w:rFonts w:ascii="Arial" w:hAnsi="Arial"/>
          <w:spacing w:val="16"/>
          <w:sz w:val="24"/>
        </w:rPr>
      </w:pPr>
    </w:p>
    <w:p w:rsidR="005A48BC" w:rsidRDefault="005A48BC" w:rsidP="00B94735">
      <w:pPr>
        <w:rPr>
          <w:rFonts w:ascii="Arial" w:hAnsi="Arial"/>
          <w:spacing w:val="16"/>
          <w:sz w:val="24"/>
        </w:rPr>
      </w:pPr>
    </w:p>
    <w:p w:rsidR="00B94735" w:rsidRDefault="00B94735" w:rsidP="00B94735">
      <w:pPr>
        <w:rPr>
          <w:rFonts w:ascii="Arial" w:hAnsi="Arial"/>
          <w:spacing w:val="16"/>
          <w:sz w:val="24"/>
        </w:rPr>
      </w:pPr>
    </w:p>
    <w:p w:rsidR="00B94735" w:rsidRDefault="00B94735" w:rsidP="00B94735">
      <w:pPr>
        <w:pStyle w:val="Nadpis1"/>
        <w:spacing w:before="0" w:after="0"/>
        <w:rPr>
          <w:b w:val="0"/>
          <w:bCs/>
          <w:spacing w:val="16"/>
          <w:kern w:val="0"/>
          <w:sz w:val="24"/>
          <w:szCs w:val="24"/>
        </w:rPr>
      </w:pPr>
      <w:r>
        <w:rPr>
          <w:b w:val="0"/>
          <w:bCs/>
          <w:spacing w:val="16"/>
          <w:kern w:val="0"/>
          <w:sz w:val="24"/>
          <w:szCs w:val="24"/>
        </w:rPr>
        <w:t xml:space="preserve">     Ing. Mgr. Martin Tumpach</w:t>
      </w:r>
      <w:r>
        <w:rPr>
          <w:b w:val="0"/>
          <w:bCs/>
          <w:spacing w:val="16"/>
          <w:kern w:val="0"/>
          <w:sz w:val="24"/>
          <w:szCs w:val="24"/>
        </w:rPr>
        <w:tab/>
        <w:t xml:space="preserve">                      Ing. </w:t>
      </w:r>
      <w:smartTag w:uri="urn:schemas-microsoft-com:office:smarttags" w:element="PersonName">
        <w:smartTagPr>
          <w:attr w:name="ProductID" w:val="Miloš Růžička"/>
        </w:smartTagPr>
        <w:r>
          <w:rPr>
            <w:b w:val="0"/>
            <w:bCs/>
            <w:spacing w:val="16"/>
            <w:kern w:val="0"/>
            <w:sz w:val="24"/>
            <w:szCs w:val="24"/>
          </w:rPr>
          <w:t>Miloš Růžička</w:t>
        </w:r>
      </w:smartTag>
    </w:p>
    <w:p w:rsidR="00B94735" w:rsidRDefault="00B94735" w:rsidP="00B94735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 xml:space="preserve">            zástupce starosty</w:t>
      </w:r>
      <w:r>
        <w:rPr>
          <w:rFonts w:ascii="Arial" w:hAnsi="Arial"/>
          <w:spacing w:val="16"/>
          <w:sz w:val="24"/>
        </w:rPr>
        <w:tab/>
        <w:t xml:space="preserve">              starosta </w:t>
      </w:r>
    </w:p>
    <w:p w:rsidR="00C53C42" w:rsidRDefault="00387D7B" w:rsidP="00FC5382">
      <w:pPr>
        <w:tabs>
          <w:tab w:val="center" w:pos="2268"/>
          <w:tab w:val="center" w:pos="6663"/>
        </w:tabs>
        <w:rPr>
          <w:rFonts w:ascii="Arial" w:hAnsi="Arial"/>
          <w:spacing w:val="16"/>
          <w:sz w:val="24"/>
        </w:rPr>
      </w:pPr>
      <w:r>
        <w:rPr>
          <w:rFonts w:ascii="Arial" w:hAnsi="Arial"/>
          <w:spacing w:val="16"/>
          <w:sz w:val="24"/>
        </w:rPr>
        <w:tab/>
      </w:r>
      <w:r w:rsidR="00D034C3">
        <w:rPr>
          <w:rFonts w:ascii="Arial" w:hAnsi="Arial"/>
          <w:spacing w:val="16"/>
          <w:sz w:val="24"/>
        </w:rPr>
        <w:t xml:space="preserve">                                                                    </w:t>
      </w:r>
    </w:p>
    <w:p w:rsidR="00C53C42" w:rsidRDefault="00C53C42">
      <w:pPr>
        <w:jc w:val="center"/>
        <w:rPr>
          <w:rFonts w:ascii="Arial" w:hAnsi="Arial"/>
          <w:spacing w:val="16"/>
          <w:sz w:val="24"/>
        </w:rPr>
      </w:pPr>
    </w:p>
    <w:sectPr w:rsidR="00C53C42" w:rsidSect="007A40B2">
      <w:headerReference w:type="default" r:id="rId9"/>
      <w:pgSz w:w="11907" w:h="16840" w:code="9"/>
      <w:pgMar w:top="1254" w:right="1418" w:bottom="709" w:left="1418" w:header="8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318" w:rsidRDefault="00F72318">
      <w:r>
        <w:separator/>
      </w:r>
    </w:p>
  </w:endnote>
  <w:endnote w:type="continuationSeparator" w:id="0">
    <w:p w:rsidR="00F72318" w:rsidRDefault="00F7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altName w:val="Lucida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318" w:rsidRDefault="00F72318">
      <w:r>
        <w:separator/>
      </w:r>
    </w:p>
  </w:footnote>
  <w:footnote w:type="continuationSeparator" w:id="0">
    <w:p w:rsidR="00F72318" w:rsidRDefault="00F72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67F9" w:rsidRDefault="003567F9">
    <w:pPr>
      <w:pStyle w:val="Zhlav"/>
      <w:ind w:left="141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5A22E5"/>
    <w:multiLevelType w:val="singleLevel"/>
    <w:tmpl w:val="BD0E60EE"/>
    <w:lvl w:ilvl="0">
      <w:start w:val="3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61E1"/>
    <w:rsid w:val="00002014"/>
    <w:rsid w:val="00061A61"/>
    <w:rsid w:val="000E1CF4"/>
    <w:rsid w:val="00103D16"/>
    <w:rsid w:val="0010653C"/>
    <w:rsid w:val="001109A4"/>
    <w:rsid w:val="00115CAD"/>
    <w:rsid w:val="00154389"/>
    <w:rsid w:val="001B5374"/>
    <w:rsid w:val="001F1311"/>
    <w:rsid w:val="0020549C"/>
    <w:rsid w:val="00270512"/>
    <w:rsid w:val="00277554"/>
    <w:rsid w:val="002A607B"/>
    <w:rsid w:val="002A6884"/>
    <w:rsid w:val="002B3193"/>
    <w:rsid w:val="002E491A"/>
    <w:rsid w:val="00300347"/>
    <w:rsid w:val="003567F9"/>
    <w:rsid w:val="003761E1"/>
    <w:rsid w:val="00387D7B"/>
    <w:rsid w:val="003B70A7"/>
    <w:rsid w:val="003C0070"/>
    <w:rsid w:val="00403BBC"/>
    <w:rsid w:val="00405561"/>
    <w:rsid w:val="00405FC3"/>
    <w:rsid w:val="004224F5"/>
    <w:rsid w:val="00436392"/>
    <w:rsid w:val="00436606"/>
    <w:rsid w:val="00463170"/>
    <w:rsid w:val="00481802"/>
    <w:rsid w:val="004B3052"/>
    <w:rsid w:val="004F21CC"/>
    <w:rsid w:val="004F2614"/>
    <w:rsid w:val="00562BE7"/>
    <w:rsid w:val="005821E4"/>
    <w:rsid w:val="00594D6B"/>
    <w:rsid w:val="005A19E2"/>
    <w:rsid w:val="005A48BC"/>
    <w:rsid w:val="005B1C0D"/>
    <w:rsid w:val="005B508D"/>
    <w:rsid w:val="005C1038"/>
    <w:rsid w:val="005D095B"/>
    <w:rsid w:val="005F61B4"/>
    <w:rsid w:val="00602C2A"/>
    <w:rsid w:val="00635D12"/>
    <w:rsid w:val="006534EC"/>
    <w:rsid w:val="0066284B"/>
    <w:rsid w:val="006A5BEC"/>
    <w:rsid w:val="006F635E"/>
    <w:rsid w:val="007068F4"/>
    <w:rsid w:val="00732ABE"/>
    <w:rsid w:val="0073547F"/>
    <w:rsid w:val="00784C8B"/>
    <w:rsid w:val="007A1112"/>
    <w:rsid w:val="007A40B2"/>
    <w:rsid w:val="007C4598"/>
    <w:rsid w:val="007C5142"/>
    <w:rsid w:val="007E7711"/>
    <w:rsid w:val="00807217"/>
    <w:rsid w:val="00833085"/>
    <w:rsid w:val="0084775B"/>
    <w:rsid w:val="008A7C74"/>
    <w:rsid w:val="008B363D"/>
    <w:rsid w:val="008D5E98"/>
    <w:rsid w:val="009452A0"/>
    <w:rsid w:val="009C0637"/>
    <w:rsid w:val="009D13D1"/>
    <w:rsid w:val="009E1382"/>
    <w:rsid w:val="009F3022"/>
    <w:rsid w:val="00A472FC"/>
    <w:rsid w:val="00A5483E"/>
    <w:rsid w:val="00A82475"/>
    <w:rsid w:val="00A926C4"/>
    <w:rsid w:val="00AD767C"/>
    <w:rsid w:val="00B0756A"/>
    <w:rsid w:val="00B50034"/>
    <w:rsid w:val="00B62F44"/>
    <w:rsid w:val="00B71844"/>
    <w:rsid w:val="00B94735"/>
    <w:rsid w:val="00BA322D"/>
    <w:rsid w:val="00BA3A00"/>
    <w:rsid w:val="00BB6EFA"/>
    <w:rsid w:val="00BD24C0"/>
    <w:rsid w:val="00BE5B8D"/>
    <w:rsid w:val="00C46024"/>
    <w:rsid w:val="00C52A90"/>
    <w:rsid w:val="00C53C42"/>
    <w:rsid w:val="00C71F60"/>
    <w:rsid w:val="00CA06F4"/>
    <w:rsid w:val="00D034C3"/>
    <w:rsid w:val="00D07EBB"/>
    <w:rsid w:val="00D123BD"/>
    <w:rsid w:val="00D129A4"/>
    <w:rsid w:val="00D35B9E"/>
    <w:rsid w:val="00D53023"/>
    <w:rsid w:val="00DB3D12"/>
    <w:rsid w:val="00DC330B"/>
    <w:rsid w:val="00E53286"/>
    <w:rsid w:val="00E61B71"/>
    <w:rsid w:val="00E94D29"/>
    <w:rsid w:val="00E97A5C"/>
    <w:rsid w:val="00EF3CFC"/>
    <w:rsid w:val="00F07D08"/>
    <w:rsid w:val="00F53B6F"/>
    <w:rsid w:val="00F61AD1"/>
    <w:rsid w:val="00F61C85"/>
    <w:rsid w:val="00F67224"/>
    <w:rsid w:val="00F72318"/>
    <w:rsid w:val="00F77934"/>
    <w:rsid w:val="00F80E9C"/>
    <w:rsid w:val="00F81B2A"/>
    <w:rsid w:val="00F86A7C"/>
    <w:rsid w:val="00F97F4E"/>
    <w:rsid w:val="00FA74FD"/>
    <w:rsid w:val="00FC5382"/>
    <w:rsid w:val="00FD2DD7"/>
    <w:rsid w:val="00FE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7EAFF8-A6B5-49AA-8B39-00DC54044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xl25">
    <w:name w:val="xl25"/>
    <w:basedOn w:val="Normln"/>
    <w:rsid w:val="00D123BD"/>
    <w:pPr>
      <w:spacing w:before="100" w:after="100"/>
    </w:pPr>
    <w:rPr>
      <w:b/>
      <w:sz w:val="24"/>
    </w:rPr>
  </w:style>
  <w:style w:type="paragraph" w:styleId="Rozloendokumentu">
    <w:name w:val="Document Map"/>
    <w:basedOn w:val="Normln"/>
    <w:semiHidden/>
    <w:rsid w:val="00C46024"/>
    <w:pPr>
      <w:shd w:val="clear" w:color="auto" w:fill="000080"/>
    </w:pPr>
    <w:rPr>
      <w:rFonts w:ascii="Tahoma" w:hAnsi="Tahoma" w:cs="Tahoma"/>
    </w:rPr>
  </w:style>
  <w:style w:type="paragraph" w:customStyle="1" w:styleId="Zkladntextodsazen21">
    <w:name w:val="Základní text odsazený 21"/>
    <w:basedOn w:val="Normln"/>
    <w:rsid w:val="001F1311"/>
    <w:pPr>
      <w:tabs>
        <w:tab w:val="decimal" w:pos="5040"/>
      </w:tabs>
      <w:ind w:left="993" w:hanging="285"/>
      <w:jc w:val="both"/>
    </w:pPr>
    <w:rPr>
      <w:sz w:val="24"/>
    </w:rPr>
  </w:style>
  <w:style w:type="paragraph" w:styleId="Textbubliny">
    <w:name w:val="Balloon Text"/>
    <w:basedOn w:val="Normln"/>
    <w:semiHidden/>
    <w:rsid w:val="00B50034"/>
    <w:rPr>
      <w:rFonts w:ascii="Tahoma" w:hAnsi="Tahoma" w:cs="Tahoma"/>
      <w:sz w:val="16"/>
      <w:szCs w:val="16"/>
    </w:rPr>
  </w:style>
  <w:style w:type="character" w:customStyle="1" w:styleId="Nadpis1Char">
    <w:name w:val="Nadpis 1 Char"/>
    <w:link w:val="Nadpis1"/>
    <w:uiPriority w:val="99"/>
    <w:rsid w:val="00B94735"/>
    <w:rPr>
      <w:rFonts w:ascii="Arial" w:hAnsi="Arial"/>
      <w:b/>
      <w:kern w:val="28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SOffice\&#352;ablony\hl-papmz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hl-papmz</Template>
  <TotalTime>1</TotalTime>
  <Pages>1</Pages>
  <Words>105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Vážený pane,</vt:lpstr>
    </vt:vector>
  </TitlesOfParts>
  <Company>MÚ Ďáblice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Vážený pane,</dc:title>
  <dc:subject/>
  <dc:creator>ZRIS</dc:creator>
  <cp:keywords/>
  <cp:lastModifiedBy>traurig</cp:lastModifiedBy>
  <cp:revision>3</cp:revision>
  <cp:lastPrinted>2016-01-06T15:41:00Z</cp:lastPrinted>
  <dcterms:created xsi:type="dcterms:W3CDTF">2016-04-01T09:03:00Z</dcterms:created>
  <dcterms:modified xsi:type="dcterms:W3CDTF">2016-04-01T09:04:00Z</dcterms:modified>
</cp:coreProperties>
</file>